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2F2EEE" w:rsidRDefault="00D239AD" w:rsidP="002F2EEE">
      <w:pPr>
        <w:spacing w:after="0" w:line="240" w:lineRule="auto"/>
        <w:ind w:left="2127" w:hanging="212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การขอแก้ไขเปลี่ยนแปลงรายการในใบอนุญาตผลิต นำเข้า ส่งออก หรือมีไว้ในครอบครองซึ่งวัตถุอันตรายชนิดที่ </w:t>
      </w:r>
      <w:r w:rsidR="00C81DB8" w:rsidRPr="002F2EEE">
        <w:rPr>
          <w:rFonts w:asciiTheme="minorBidi" w:hAnsiTheme="minorBidi"/>
          <w:b/>
          <w:bCs/>
          <w:noProof/>
          <w:sz w:val="30"/>
          <w:szCs w:val="30"/>
        </w:rPr>
        <w:t xml:space="preserve">3  </w:t>
      </w:r>
      <w:r w:rsidR="00C81DB8" w:rsidRPr="002F2EEE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กรณีไม่ตรวจสถานที่</w:t>
      </w:r>
    </w:p>
    <w:p w:rsidR="009C155F" w:rsidRDefault="00D239AD" w:rsidP="00D239AD">
      <w:pPr>
        <w:spacing w:after="0" w:line="240" w:lineRule="auto"/>
        <w:rPr>
          <w:rFonts w:asciiTheme="minorBidi" w:hAnsiTheme="minorBidi" w:hint="cs"/>
          <w:sz w:val="30"/>
          <w:szCs w:val="30"/>
          <w:lang w:bidi="th-TH"/>
        </w:rPr>
      </w:pPr>
      <w:r w:rsidRPr="002F2EEE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2F2EEE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2F2EEE">
        <w:rPr>
          <w:rFonts w:asciiTheme="minorBidi" w:hAnsiTheme="minorBidi"/>
          <w:sz w:val="30"/>
          <w:szCs w:val="30"/>
          <w:lang w:bidi="th-TH"/>
        </w:rPr>
        <w:t>:</w:t>
      </w:r>
      <w:r w:rsidRPr="002F2EE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5C415B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C155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2F2EEE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2F2EEE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2F2EEE">
        <w:rPr>
          <w:rFonts w:asciiTheme="minorBidi" w:hAnsiTheme="minorBidi"/>
          <w:sz w:val="30"/>
          <w:szCs w:val="30"/>
          <w:lang w:bidi="th-TH"/>
        </w:rPr>
        <w:t>:</w:t>
      </w:r>
      <w:r w:rsidRPr="002F2EE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2F2EEE" w:rsidRDefault="00910A74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<v:stroke joinstyle="miter"/>
            <o:lock v:ext="edit" shapetype="f"/>
          </v:line>
        </w:pict>
      </w:r>
    </w:p>
    <w:p w:rsidR="002B2D62" w:rsidRPr="002F2EEE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2F2EEE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2F2EEE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การขอแก้ไขเปลี่ยนแปลงรายการในใบอนุญาตผลิต นำเข้า ส่งออก หรือมีไว้ในครอบครองซึ่งวัตถุอันตรายชนิดที่ </w:t>
      </w:r>
      <w:r w:rsidR="00C81DB8" w:rsidRPr="002F2EEE">
        <w:rPr>
          <w:rFonts w:asciiTheme="minorBidi" w:hAnsiTheme="minorBidi"/>
          <w:noProof/>
          <w:sz w:val="30"/>
          <w:szCs w:val="30"/>
        </w:rPr>
        <w:t xml:space="preserve">3 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กรณีไม่ตรวจสถานที่</w:t>
      </w:r>
    </w:p>
    <w:p w:rsidR="00132E1B" w:rsidRPr="002F2EEE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5C415B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C155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2F2EE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2F2EE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2F2EEE">
        <w:rPr>
          <w:rFonts w:asciiTheme="minorBidi" w:hAnsiTheme="minorBidi"/>
          <w:noProof/>
          <w:sz w:val="30"/>
          <w:szCs w:val="30"/>
        </w:rPr>
        <w:t>/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2F2EEE">
        <w:rPr>
          <w:rFonts w:asciiTheme="minorBidi" w:hAnsiTheme="minorBidi"/>
          <w:noProof/>
          <w:sz w:val="30"/>
          <w:szCs w:val="30"/>
        </w:rPr>
        <w:t>/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2F2EEE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2F2EEE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2F2EEE" w:rsidTr="008C1396">
        <w:tc>
          <w:tcPr>
            <w:tcW w:w="675" w:type="dxa"/>
          </w:tcPr>
          <w:p w:rsidR="00394708" w:rsidRPr="002F2EE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2F2EEE" w:rsidRDefault="00394708" w:rsidP="002F2EE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กฎกระทรวง 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(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2537)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และกฎกระทรวง ฉบับที่ 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4 (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2555)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 2535</w:t>
            </w:r>
          </w:p>
        </w:tc>
      </w:tr>
      <w:tr w:rsidR="0087182F" w:rsidRPr="002F2EEE" w:rsidTr="008C1396">
        <w:tc>
          <w:tcPr>
            <w:tcW w:w="675" w:type="dxa"/>
          </w:tcPr>
          <w:p w:rsidR="00394708" w:rsidRPr="002F2EE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2F2EEE" w:rsidRDefault="00394708" w:rsidP="002F2EE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2F2EEE" w:rsidTr="008C1396">
        <w:tc>
          <w:tcPr>
            <w:tcW w:w="675" w:type="dxa"/>
          </w:tcPr>
          <w:p w:rsidR="00394708" w:rsidRPr="002F2EE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2F2EEE" w:rsidRDefault="00394708" w:rsidP="002F2EE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AC14B6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2F2EEE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2F2EEE">
        <w:rPr>
          <w:rFonts w:asciiTheme="minorBidi" w:hAnsiTheme="minorBidi"/>
          <w:noProof/>
          <w:sz w:val="30"/>
          <w:szCs w:val="30"/>
        </w:rPr>
        <w:t>/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2F2EEE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2F2EEE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E2065C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2F2EE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5F3159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2F2EEE">
        <w:rPr>
          <w:rFonts w:asciiTheme="minorBidi" w:hAnsiTheme="minorBidi"/>
          <w:noProof/>
          <w:sz w:val="30"/>
          <w:szCs w:val="30"/>
        </w:rPr>
        <w:t>.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2F2EEE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2F2EEE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2F2EEE">
        <w:rPr>
          <w:rFonts w:asciiTheme="minorBidi" w:hAnsiTheme="minorBidi"/>
          <w:noProof/>
          <w:sz w:val="30"/>
          <w:szCs w:val="30"/>
        </w:rPr>
        <w:t>.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2F2EEE">
        <w:rPr>
          <w:rFonts w:asciiTheme="minorBidi" w:hAnsiTheme="minorBidi"/>
          <w:noProof/>
          <w:sz w:val="30"/>
          <w:szCs w:val="30"/>
        </w:rPr>
        <w:t>. 2557</w:t>
      </w:r>
      <w:r w:rsidR="00C77AEA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2F2EEE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2F2EE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2F2EEE">
        <w:rPr>
          <w:rFonts w:asciiTheme="minorBidi" w:hAnsiTheme="minorBidi"/>
          <w:sz w:val="30"/>
          <w:szCs w:val="30"/>
          <w:cs/>
          <w:lang w:bidi="th-TH"/>
        </w:rPr>
        <w:tab/>
      </w:r>
      <w:r w:rsidR="00C81DB8" w:rsidRPr="002F2EEE">
        <w:rPr>
          <w:rFonts w:asciiTheme="minorBidi" w:hAnsiTheme="minorBidi"/>
          <w:noProof/>
          <w:sz w:val="30"/>
          <w:szCs w:val="30"/>
        </w:rPr>
        <w:t>4</w:t>
      </w:r>
      <w:r w:rsidR="00C81DB8" w:rsidRPr="002F2EE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2F2EE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2F2EE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2F2EE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C61B6E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  <w:r w:rsidR="00C81DB8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2F2EE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C61B6E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  <w:r w:rsidR="00C81DB8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2F2EE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C61B6E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760D0B" w:rsidRPr="002F2EEE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2F2EEE">
        <w:rPr>
          <w:rFonts w:asciiTheme="minorBidi" w:hAnsiTheme="minorBidi"/>
          <w:noProof/>
          <w:sz w:val="30"/>
          <w:szCs w:val="30"/>
        </w:rPr>
        <w:t>[</w:t>
      </w:r>
      <w:r w:rsidR="00094F82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สำเนาคู่มือประชาชน</w:t>
      </w:r>
      <w:r w:rsidR="00094F82" w:rsidRPr="002F2EEE">
        <w:rPr>
          <w:rFonts w:asciiTheme="minorBidi" w:hAnsiTheme="minorBidi"/>
          <w:noProof/>
          <w:sz w:val="30"/>
          <w:szCs w:val="30"/>
        </w:rPr>
        <w:t xml:space="preserve">] </w:t>
      </w:r>
      <w:r w:rsidR="00094F82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การขอแก้ไขเปลี่ยนแปลงรายการในใบอนุญาตผลิต นำเข้า ส่งออก หรือมีไว้ในครอบครองซึ่งวัตถุอันตรายชนิดที่ </w:t>
      </w:r>
      <w:r w:rsidR="00094F82" w:rsidRPr="002F2EEE">
        <w:rPr>
          <w:rFonts w:asciiTheme="minorBidi" w:hAnsiTheme="minorBidi"/>
          <w:noProof/>
          <w:sz w:val="30"/>
          <w:szCs w:val="30"/>
        </w:rPr>
        <w:t xml:space="preserve">3  </w:t>
      </w:r>
      <w:r w:rsidR="00094F82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กรณีไม่ตรวจสถานที่ </w:t>
      </w:r>
      <w:r w:rsidR="00094F82" w:rsidRPr="002F2EEE">
        <w:rPr>
          <w:rFonts w:asciiTheme="minorBidi" w:hAnsiTheme="minorBidi"/>
          <w:noProof/>
          <w:sz w:val="30"/>
          <w:szCs w:val="30"/>
        </w:rPr>
        <w:t>14/05/2015 12:49</w:t>
      </w:r>
      <w:r w:rsidR="00094F82" w:rsidRPr="002F2EE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2F2EEE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2F2EEE" w:rsidTr="009B7715">
        <w:tc>
          <w:tcPr>
            <w:tcW w:w="675" w:type="dxa"/>
          </w:tcPr>
          <w:p w:rsidR="00094F82" w:rsidRPr="002F2EEE" w:rsidRDefault="00ED4126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/>
                <w:sz w:val="30"/>
                <w:szCs w:val="30"/>
              </w:rPr>
              <w:t>1</w:t>
            </w:r>
            <w:r w:rsidR="005223AF"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590B1D" w:rsidRDefault="00590B1D" w:rsidP="00590B1D">
            <w:pPr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 w:rsidRPr="00590B1D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590B1D" w:rsidRDefault="00590B1D" w:rsidP="00590B1D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590B1D" w:rsidRDefault="00590B1D" w:rsidP="00590B1D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590B1D" w:rsidRDefault="00590B1D" w:rsidP="00590B1D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313D38" w:rsidRPr="00590B1D" w:rsidRDefault="00590B1D" w:rsidP="005C415B">
            <w:pPr>
              <w:rPr>
                <w:rFonts w:asciiTheme="minorBidi" w:hAnsiTheme="minorBidi" w:hint="cs"/>
                <w:iCs/>
                <w:sz w:val="30"/>
                <w:szCs w:val="30"/>
                <w:cs/>
                <w:lang w:bidi="th-TH"/>
              </w:rPr>
            </w:pPr>
            <w:r w:rsidRPr="00590B1D">
              <w:rPr>
                <w:rFonts w:asciiTheme="minorBidi" w:hAnsiTheme="minorBidi" w:hint="cs"/>
                <w:b/>
                <w:bCs/>
                <w:iCs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Theme="minorBidi" w:hAnsiTheme="minorBidi" w:hint="cs"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กรณีการขอแก้ไขเปลี่ยนแปลงรายการในใบอนุญาตมีไว้ในครอบครองซึ่งวัตถุอันตรายชนิดที่ 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3  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ซึ่งออกให้โดยสำนักงานสาธารณสุขจังหวัด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แพร่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2F2EEE">
              <w:rPr>
                <w:rFonts w:asciiTheme="minorBidi" w:hAnsiTheme="minorBidi"/>
                <w:iCs/>
                <w:noProof/>
                <w:sz w:val="30"/>
                <w:szCs w:val="30"/>
              </w:rPr>
              <w:t>(</w:t>
            </w:r>
            <w:r w:rsidRPr="002F2EE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สถานที่เก็บรักษาอยู่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>ในจังหวัดแพร่</w:t>
            </w:r>
            <w:r>
              <w:rPr>
                <w:rFonts w:asciiTheme="minorBidi" w:hAnsiTheme="minorBidi"/>
                <w:iCs/>
                <w:noProof/>
                <w:sz w:val="30"/>
                <w:szCs w:val="30"/>
              </w:rPr>
              <w:t>)</w:t>
            </w:r>
          </w:p>
        </w:tc>
      </w:tr>
    </w:tbl>
    <w:p w:rsidR="0018441F" w:rsidRPr="002F2EEE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F3159" w:rsidRP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5F315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</w:t>
      </w:r>
    </w:p>
    <w:p w:rsidR="005F3159" w:rsidRDefault="002F2EEE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ผู้ได้รับใบอนุญาตเกี่ยวกับวัตถุอันตรายชนิดที่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 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ได้แก่ ใบอนุญาตผลิตวัตถุอันตราย </w:t>
      </w:r>
      <w:r w:rsidR="00575FAF" w:rsidRPr="002F2EEE">
        <w:rPr>
          <w:rFonts w:asciiTheme="minorBidi" w:hAnsiTheme="minorBidi"/>
          <w:noProof/>
          <w:sz w:val="30"/>
          <w:szCs w:val="30"/>
        </w:rPr>
        <w:t>(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. 2)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ใบอนุญาตนำเข้าวัตถุอันตราย </w:t>
      </w:r>
      <w:r w:rsidR="00575FAF" w:rsidRPr="002F2EEE">
        <w:rPr>
          <w:rFonts w:asciiTheme="minorBidi" w:hAnsiTheme="minorBidi"/>
          <w:noProof/>
          <w:sz w:val="30"/>
          <w:szCs w:val="30"/>
        </w:rPr>
        <w:t>(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. 4)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ใบอนุญาตส่งออกวัตถุอันตราย </w:t>
      </w:r>
      <w:r w:rsidR="00575FAF" w:rsidRPr="002F2EEE">
        <w:rPr>
          <w:rFonts w:asciiTheme="minorBidi" w:hAnsiTheme="minorBidi"/>
          <w:noProof/>
          <w:sz w:val="30"/>
          <w:szCs w:val="30"/>
        </w:rPr>
        <w:t>(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. 6)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และใบอนุญาตมีไว้ในครอบครองซึ่งวัตถุอันตราย </w:t>
      </w:r>
      <w:r w:rsidR="00575FAF" w:rsidRPr="002F2EEE">
        <w:rPr>
          <w:rFonts w:asciiTheme="minorBidi" w:hAnsiTheme="minorBidi"/>
          <w:noProof/>
          <w:sz w:val="30"/>
          <w:szCs w:val="30"/>
        </w:rPr>
        <w:t>(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. 8)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ซึ่งจำเป็นต้องขอแก้ไขเปลี่ยนแปลงรายการในใบอนุญาตดังกล่าว ต้องยื่นหนังสือขอแก้ไขต่อพนักงานเจ้าหน้าที่</w:t>
      </w:r>
      <w:r w:rsidR="00575FAF" w:rsidRPr="002F2EEE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การยื่นคำขอแก้ไขตามคู่มือสำหรับประชาชนฉบับนี้ เป็นกรณีการขอแก้ไขเปลี่ยนแปลงที่ไม่ต้องมีการตรวจประเมินสถานที่ เช่น การขอแก้ไขเปลี่ยนแปลงปริมาณการผลิต นำเข้า ส่งออกหรือมีไว้ในครอบครอง การขอเปลี่ยนแปลงชื่อผู้ควบคุมการใช้วัตถุอันตราย การขอเพิ่มหรือยกเลิกผลิตภัณฑ์วัตถุอันตรายที่ขอครอบครองสำหรับกรณีการมีไว้ในครอบครองเพื่อใช้รับจ้าง การขอแก้ไขเปลี่ยนแปลงหมายเลขโทรศัพท์หรือโทรสาร เป็นต้น ทั้งนี้ การขอแก้ไขเปลี่ยนแปลงชื่อวัตถุอันตราย สูตรเคมี อัตราส่วน ลักษณะและสูตรของวัตถุอันตราย จะกระทำมิได้</w:t>
      </w:r>
      <w:r w:rsidR="00575FAF" w:rsidRPr="002F2EEE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ากเป็นกรณีการขอแก้ไขเปลี่ยนแปลงที่ต้องมีการตรวจประเมินสถานที่ใหม่จึงจะอนุญาตให้แก้ไขเปลี่ยนแปลงได้ เช่น การเพิ่มสายการผลิต การย้ายสถานที่ผลิต การย้ายสถานที่เก็บรักษาวัตถุอันตราย ให้ดูรายละเอียดการขอแก้ไขเปลี่ยนแปลงในคู่มือสำหรับประชาชน เรื่อง </w:t>
      </w:r>
      <w:r>
        <w:rPr>
          <w:rFonts w:asciiTheme="minorBidi" w:hAnsiTheme="minorBidi"/>
          <w:noProof/>
          <w:sz w:val="30"/>
          <w:szCs w:val="30"/>
        </w:rPr>
        <w:t>“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การขอแก้ไขเปลี่ยนแปลงรายการในใบอนุญาตผลิตวัตถุอันตรายชนิดที่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กรณีตรวจสถานที่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”  “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การขอแก้ไขเปลี่ยนแปลงรายการในใบอนุญาตนำเข้าวัตถุอันตรายชนิดที่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กรณีตรวจสถานที่</w:t>
      </w:r>
      <w:r>
        <w:rPr>
          <w:rFonts w:asciiTheme="minorBidi" w:hAnsiTheme="minorBidi"/>
          <w:noProof/>
          <w:sz w:val="30"/>
          <w:szCs w:val="30"/>
          <w:lang w:bidi="th-TH"/>
        </w:rPr>
        <w:t xml:space="preserve">” 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“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การขอแก้ไขเปลี่ยนแปลงรายการในใบอนุญาตส่งออกวัตถุอันตรายชนิดที่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กรณีตรวจสถานที่</w:t>
      </w:r>
      <w:r>
        <w:rPr>
          <w:rFonts w:asciiTheme="minorBidi" w:hAnsiTheme="minorBidi"/>
          <w:noProof/>
          <w:sz w:val="30"/>
          <w:szCs w:val="30"/>
          <w:lang w:bidi="th-TH"/>
        </w:rPr>
        <w:t xml:space="preserve">” 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หรือ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 “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การขอแก้ไขเปลี่ยนแปลงรายการในใบอนุญาตมีไว้ในครอบครองซึ่งวัตถุอันตรายชนิดที่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กรณีตรวจสถานที่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” 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ตามแต่กรณี</w:t>
      </w:r>
    </w:p>
    <w:p w:rsidR="005F3159" w:rsidRP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5F315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วิธีการและเงื่อนไขในการยื่นคำขอ</w:t>
      </w:r>
    </w:p>
    <w:p w:rsidR="005F3159" w:rsidRDefault="002F2EEE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การขอแก้ไขเปลี่ยนแปลงรายการในใบอนุญาตผลิต นำเข้า หรือส่งออกวัตถุอันตรายชนิดที่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ให้ยื่นคำขอ ณ สำนักงานคณะกรรมการอาหารและยา ส่วนการขอแก้ไขเปลี่ยนแปลงรายการในใบอนุญาตมีไว้ในครอบครองซึ่งวัตถุอันตรายชนิดที่ </w:t>
      </w:r>
      <w:r w:rsidR="00575FAF" w:rsidRPr="002F2EEE">
        <w:rPr>
          <w:rFonts w:asciiTheme="minorBidi" w:hAnsiTheme="minorBidi"/>
          <w:noProof/>
          <w:sz w:val="30"/>
          <w:szCs w:val="30"/>
        </w:rPr>
        <w:t xml:space="preserve">3 </w:t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ให้ยื่นคำขอต่อหน่วยงานผู้ออกใบอนุญาตได้แก่ สำนักงานคณะกรรมการอาหารและยาสำหรับกรณีสถานที่เก็บรักษาวัตถุอันตรายอยู่ในเขตกรุงเทพมหานคร หรือสำนักงานสาธารณสุขจังหวัดสำหรับกรณีสถานที่เก็บรักษาอยู่ต่างจังหวัด</w:t>
      </w:r>
      <w:r w:rsidR="00575FAF" w:rsidRPr="002F2EEE">
        <w:rPr>
          <w:rFonts w:asciiTheme="minorBidi" w:hAnsiTheme="minorBidi"/>
          <w:noProof/>
          <w:sz w:val="30"/>
          <w:szCs w:val="30"/>
        </w:rPr>
        <w:br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การยื่นคำขอให้ยื่นเป็นหนังสือแจ้งความประสงค์ พร้อมใบอนุญาตฉบับเดิมที่ได้รับอนุญาตและเอกสารหลักฐานที่เกี่ยวข้อง เมื่อพนักงานเจ้าหน้าที่พิจารณาแล้วเห็นควรอนุญาตให้แก้ไขเปลี่ยนแปลงรายการในใบอนุญาต พนักงานเจ้าหน้าที่จะบันทึกการแก้ไขเปลี่ยนแปลงลงในใบอนุญาต หรือออกใบอนุญาตให้ใหม่โดยไม่ต้องเสียค่าธรรมเนียม</w:t>
      </w:r>
    </w:p>
    <w:p w:rsidR="005F3159" w:rsidRP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i/>
          <w:iCs/>
          <w:noProof/>
          <w:sz w:val="30"/>
          <w:szCs w:val="30"/>
        </w:rPr>
      </w:pPr>
      <w:r w:rsidRPr="005F3159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2F2EEE">
        <w:rPr>
          <w:rFonts w:asciiTheme="minorBidi" w:hAnsiTheme="minorBidi"/>
          <w:noProof/>
          <w:sz w:val="30"/>
          <w:szCs w:val="30"/>
        </w:rPr>
        <w:t xml:space="preserve">1. 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 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 xml:space="preserve">. 2535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>. 2554 (</w:t>
      </w:r>
      <w:hyperlink r:id="rId9" w:history="1">
        <w:r w:rsidRPr="002F2EE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2F2EEE">
        <w:rPr>
          <w:rFonts w:asciiTheme="minorBidi" w:hAnsiTheme="minorBidi"/>
          <w:noProof/>
          <w:sz w:val="30"/>
          <w:szCs w:val="30"/>
        </w:rPr>
        <w:t>)</w:t>
      </w:r>
    </w:p>
    <w:p w:rsid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2F2EEE">
        <w:rPr>
          <w:rFonts w:asciiTheme="minorBidi" w:hAnsiTheme="minorBidi"/>
          <w:noProof/>
          <w:sz w:val="30"/>
          <w:szCs w:val="30"/>
        </w:rPr>
        <w:t xml:space="preserve">2. 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กฎกระทรวง </w:t>
      </w:r>
      <w:r w:rsidRPr="002F2EEE">
        <w:rPr>
          <w:rFonts w:asciiTheme="minorBidi" w:hAnsiTheme="minorBidi"/>
          <w:noProof/>
          <w:sz w:val="30"/>
          <w:szCs w:val="30"/>
        </w:rPr>
        <w:t>(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 xml:space="preserve">. 2537)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>. 2535 (</w:t>
      </w:r>
      <w:hyperlink r:id="rId10" w:history="1">
        <w:r w:rsidRPr="002F2EE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http://www.fda.moph.go.th/psiond/download/law/ministrial%20reg/ministerial_reg1.pdf</w:t>
        </w:r>
      </w:hyperlink>
      <w:r w:rsidRPr="002F2EEE">
        <w:rPr>
          <w:rFonts w:asciiTheme="minorBidi" w:hAnsiTheme="minorBidi"/>
          <w:noProof/>
          <w:sz w:val="30"/>
          <w:szCs w:val="30"/>
        </w:rPr>
        <w:t>)</w:t>
      </w:r>
    </w:p>
    <w:p w:rsidR="005F3159" w:rsidRDefault="00575FAF" w:rsidP="005F3159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noProof/>
          <w:sz w:val="30"/>
          <w:szCs w:val="30"/>
        </w:rPr>
      </w:pPr>
      <w:r w:rsidRPr="002F2EEE">
        <w:rPr>
          <w:rFonts w:asciiTheme="minorBidi" w:hAnsiTheme="minorBidi"/>
          <w:noProof/>
          <w:sz w:val="30"/>
          <w:szCs w:val="30"/>
        </w:rPr>
        <w:lastRenderedPageBreak/>
        <w:t xml:space="preserve">3.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กฎกระทรวง ฉบับที่ </w:t>
      </w:r>
      <w:r w:rsidRPr="002F2EEE">
        <w:rPr>
          <w:rFonts w:asciiTheme="minorBidi" w:hAnsiTheme="minorBidi"/>
          <w:noProof/>
          <w:sz w:val="30"/>
          <w:szCs w:val="30"/>
        </w:rPr>
        <w:t>4 (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 xml:space="preserve">. 2555)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ออกตามความในพระราชบัญญัติวัตถุอันตราย 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>. 2535 (</w:t>
      </w:r>
      <w:hyperlink r:id="rId11" w:history="1">
        <w:r w:rsidRPr="002F2EE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http://www.fda.moph.go.th/psiond/download/law/ministrial%20reg/ministerial_reg4_2555.pdf</w:t>
        </w:r>
      </w:hyperlink>
      <w:r w:rsidRPr="002F2EEE">
        <w:rPr>
          <w:rFonts w:asciiTheme="minorBidi" w:hAnsiTheme="minorBidi"/>
          <w:noProof/>
          <w:sz w:val="30"/>
          <w:szCs w:val="30"/>
        </w:rPr>
        <w:t>)</w:t>
      </w:r>
    </w:p>
    <w:p w:rsidR="005F3159" w:rsidRDefault="00575FAF" w:rsidP="00331CBA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noProof/>
          <w:sz w:val="30"/>
          <w:szCs w:val="30"/>
        </w:rPr>
        <w:t xml:space="preserve">4. 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ผู้ควบคุมการใช้วัตถุอันตรายเพื่อใช้รับจ้าง พ</w:t>
      </w:r>
      <w:r w:rsidRPr="002F2EEE">
        <w:rPr>
          <w:rFonts w:asciiTheme="minorBidi" w:hAnsiTheme="minorBidi"/>
          <w:noProof/>
          <w:sz w:val="30"/>
          <w:szCs w:val="30"/>
        </w:rPr>
        <w:t>.</w:t>
      </w:r>
      <w:r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2F2EEE">
        <w:rPr>
          <w:rFonts w:asciiTheme="minorBidi" w:hAnsiTheme="minorBidi"/>
          <w:noProof/>
          <w:sz w:val="30"/>
          <w:szCs w:val="30"/>
        </w:rPr>
        <w:t>. 2550 (</w:t>
      </w:r>
      <w:hyperlink r:id="rId12" w:history="1">
        <w:r w:rsidRPr="002F2EE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http://www.fda.moph.go.th/psiond/download/law/moph/50/MOPH_PCO_50.pdf</w:t>
        </w:r>
      </w:hyperlink>
      <w:r w:rsidR="002F2EEE">
        <w:rPr>
          <w:rFonts w:asciiTheme="minorBidi" w:hAnsiTheme="minorBidi"/>
          <w:noProof/>
          <w:sz w:val="30"/>
          <w:szCs w:val="30"/>
        </w:rPr>
        <w:t>)</w:t>
      </w:r>
    </w:p>
    <w:p w:rsidR="002F2EEE" w:rsidRPr="002F2EEE" w:rsidRDefault="002F2EEE" w:rsidP="00331CB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E2900" w:rsidRPr="002F2EEE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5175D" w:rsidRPr="002F2EEE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2F2EEE" w:rsidTr="0086078F">
        <w:trPr>
          <w:tblHeader/>
        </w:trPr>
        <w:tc>
          <w:tcPr>
            <w:tcW w:w="675" w:type="dxa"/>
          </w:tcPr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2F2EEE" w:rsidRDefault="00313D38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86078F" w:rsidRPr="002F2EEE" w:rsidTr="0086078F">
        <w:tc>
          <w:tcPr>
            <w:tcW w:w="675" w:type="dxa"/>
          </w:tcPr>
          <w:p w:rsidR="0086078F" w:rsidRPr="002F2EEE" w:rsidRDefault="0086078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คืนสำเนาและมอบใบนัดรับเรื่อง</w:t>
            </w: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/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ติดตามเรื่องให้ผู้ยื่นคำขอ</w:t>
            </w:r>
          </w:p>
        </w:tc>
        <w:tc>
          <w:tcPr>
            <w:tcW w:w="1406" w:type="dxa"/>
          </w:tcPr>
          <w:p w:rsidR="0086078F" w:rsidRPr="002F2EEE" w:rsidRDefault="0086078F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86078F" w:rsidRPr="002F2EEE" w:rsidRDefault="0086078F" w:rsidP="00331CB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C155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6078F" w:rsidRPr="002F2EEE" w:rsidTr="0086078F">
        <w:tc>
          <w:tcPr>
            <w:tcW w:w="675" w:type="dxa"/>
          </w:tcPr>
          <w:p w:rsidR="0086078F" w:rsidRPr="002F2EEE" w:rsidRDefault="0086078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สรุปผลการประเมินและเสนออนุญาตให้แก้ไขเปลี่ยนแปลง</w:t>
            </w:r>
          </w:p>
        </w:tc>
        <w:tc>
          <w:tcPr>
            <w:tcW w:w="1406" w:type="dxa"/>
          </w:tcPr>
          <w:p w:rsidR="0086078F" w:rsidRPr="002F2EEE" w:rsidRDefault="00590B1D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6078F" w:rsidRPr="002F2EEE">
              <w:rPr>
                <w:rFonts w:asciiTheme="minorBidi" w:hAnsiTheme="minorBidi"/>
                <w:noProof/>
                <w:sz w:val="28"/>
                <w:szCs w:val="28"/>
              </w:rPr>
              <w:t xml:space="preserve"> </w:t>
            </w:r>
            <w:r w:rsidR="0086078F"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86078F" w:rsidRPr="002F2EEE" w:rsidRDefault="0086078F" w:rsidP="00331CB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C155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6078F" w:rsidRPr="002F2EEE" w:rsidTr="0086078F">
        <w:tc>
          <w:tcPr>
            <w:tcW w:w="675" w:type="dxa"/>
          </w:tcPr>
          <w:p w:rsidR="0086078F" w:rsidRPr="002F2EEE" w:rsidRDefault="0086078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86078F" w:rsidRPr="002F2EEE" w:rsidRDefault="00590B1D" w:rsidP="002F2EEE">
            <w:pPr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2</w:t>
            </w:r>
            <w:r w:rsidR="00331CBA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331CBA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86078F" w:rsidRPr="002F2EEE" w:rsidRDefault="0086078F" w:rsidP="00331CB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C155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86078F" w:rsidRPr="002F2EEE" w:rsidTr="0086078F">
        <w:tc>
          <w:tcPr>
            <w:tcW w:w="675" w:type="dxa"/>
          </w:tcPr>
          <w:p w:rsidR="0086078F" w:rsidRPr="002F2EEE" w:rsidRDefault="0086078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แจ้งผลการพิจารณาและส่งมอบใบอนุญาตให้ผู้ยื่นคำขอ</w:t>
            </w:r>
          </w:p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86078F" w:rsidRPr="002F2EEE" w:rsidRDefault="0086078F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86078F" w:rsidRPr="002F2EEE" w:rsidRDefault="0086078F" w:rsidP="00331CB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C155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86078F" w:rsidRPr="002F2EEE" w:rsidRDefault="0086078F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2F2EE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ระยะเวลาไม่รวมเวลาที่รอผู้ยื่นคำขอมารับใบอนุญาต</w:t>
            </w: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8E290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9B68CC" w:rsidRPr="002F2EEE">
        <w:rPr>
          <w:rFonts w:asciiTheme="minorBidi" w:hAnsiTheme="minorBidi"/>
          <w:noProof/>
          <w:sz w:val="30"/>
          <w:szCs w:val="30"/>
        </w:rPr>
        <w:t xml:space="preserve">4 </w:t>
      </w:r>
      <w:r w:rsidR="009B68CC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5F3159" w:rsidRDefault="005F3159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331CBA" w:rsidRPr="002F2EEE" w:rsidRDefault="00331CBA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5230C" w:rsidRPr="002F2EEE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2F2EEE" w:rsidRDefault="005F3159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9B68CC" w:rsidRPr="002F2EEE">
        <w:rPr>
          <w:rFonts w:asciiTheme="minorBidi" w:hAnsiTheme="minorBidi"/>
          <w:noProof/>
          <w:sz w:val="30"/>
          <w:szCs w:val="30"/>
        </w:rPr>
        <w:t xml:space="preserve">4 </w:t>
      </w:r>
      <w:r w:rsidR="009B68CC" w:rsidRPr="002F2EE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E2065C" w:rsidRPr="002F2EEE" w:rsidRDefault="00E2065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2F2EEE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2F2EEE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2F2EEE" w:rsidTr="00156FEC">
        <w:trPr>
          <w:tblHeader/>
          <w:jc w:val="center"/>
        </w:trPr>
        <w:tc>
          <w:tcPr>
            <w:tcW w:w="533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lastRenderedPageBreak/>
              <w:t>ที่</w:t>
            </w:r>
          </w:p>
        </w:tc>
        <w:tc>
          <w:tcPr>
            <w:tcW w:w="2122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3C25A4" w:rsidRPr="002F2EEE" w:rsidRDefault="00452B6B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="004E651F" w:rsidRPr="002F2EEE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2F2EEE" w:rsidRDefault="003C25A4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156FEC" w:rsidRPr="002F2EEE" w:rsidTr="00156FEC">
        <w:trPr>
          <w:jc w:val="center"/>
        </w:trPr>
        <w:tc>
          <w:tcPr>
            <w:tcW w:w="533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56FEC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156FEC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156FEC" w:rsidRPr="00156FEC" w:rsidRDefault="00156FEC" w:rsidP="004E5791">
            <w:pPr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590B1D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590B1D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156FEC" w:rsidRPr="00156FEC" w:rsidRDefault="00156FEC" w:rsidP="005F3159">
            <w:pPr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156FEC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156FEC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56FEC" w:rsidRPr="002F2EEE" w:rsidTr="00156FEC">
        <w:trPr>
          <w:jc w:val="center"/>
        </w:trPr>
        <w:tc>
          <w:tcPr>
            <w:tcW w:w="533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56FEC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156FEC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156FEC" w:rsidRPr="00156FEC" w:rsidRDefault="00156FEC" w:rsidP="004E5791">
            <w:pPr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156FEC" w:rsidRPr="00156FEC" w:rsidRDefault="00156FEC" w:rsidP="004E5791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156FEC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590B1D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1132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156FEC" w:rsidRPr="00156FEC" w:rsidRDefault="00156FEC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156FEC" w:rsidRPr="00156FEC" w:rsidRDefault="00156FEC" w:rsidP="005F3159">
            <w:pPr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422EAB" w:rsidRPr="002F2EEE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2F2EEE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2F2EEE" w:rsidTr="002F2EEE">
        <w:trPr>
          <w:tblHeader/>
        </w:trPr>
        <w:tc>
          <w:tcPr>
            <w:tcW w:w="534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2F2EEE" w:rsidRDefault="004E651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2F2EEE" w:rsidRDefault="004E651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422EAB" w:rsidRPr="002F2EEE" w:rsidRDefault="004E651F" w:rsidP="002F2EE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2F2EEE" w:rsidRDefault="00422EAB" w:rsidP="002F2EE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2F2EE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2F2EEE" w:rsidTr="002F2EEE">
        <w:tc>
          <w:tcPr>
            <w:tcW w:w="5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2F2EEE" w:rsidRDefault="00AC4ACB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หนังสือแจ้งความประสงค์ขอเปลี่ยนแปลงรายการในใบอนุญาตผลิต  นำเข้า  ส่งออกหรือมีไว้ในครอบครองซึ่งวัตถุอันตรายชนิดที่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3 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ตามแต่กรณี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2F2EEE" w:rsidRDefault="00AC4ACB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2F2EEE" w:rsidTr="002F2EEE">
        <w:tc>
          <w:tcPr>
            <w:tcW w:w="5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2F2EEE" w:rsidRDefault="00AC4ACB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ใบอนุญาตที่ประสงค์ขอแก้ไข</w:t>
            </w:r>
          </w:p>
        </w:tc>
        <w:tc>
          <w:tcPr>
            <w:tcW w:w="1559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2F2EEE" w:rsidRDefault="00AC4ACB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ได้แก่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1.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ใบอนุญาตผลิตวัตถุอันตราย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. 2) 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ใบอนุญาตนำเข้าวัตถุอันตราย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. 4) 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3.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ใบอนุญาตส่งออกวัตถุอันตราย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. 6)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4.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ใบอนุญาตมีไว้ในครอบครองซึ่งวัตถุอันตราย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แบบ วอ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. 8)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ตามแต่กรณี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AC4ACB" w:rsidRPr="002F2EEE" w:rsidTr="002F2EEE">
        <w:tc>
          <w:tcPr>
            <w:tcW w:w="5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="00811134"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2F2EEE" w:rsidRDefault="00AC4ACB" w:rsidP="002F2EEE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หลักฐานที่เกี่ยวข้องเพื่อประกอบการขอแก้ไขเปลี่ยนแปลง</w:t>
            </w:r>
          </w:p>
        </w:tc>
        <w:tc>
          <w:tcPr>
            <w:tcW w:w="1559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2F2EEE" w:rsidRDefault="00AC4ACB" w:rsidP="002F2E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7B4547" w:rsidRPr="002F2EEE" w:rsidRDefault="00AC4ACB" w:rsidP="005F3159">
            <w:pPr>
              <w:rPr>
                <w:rFonts w:asciiTheme="minorBidi" w:hAnsiTheme="minorBidi"/>
                <w:sz w:val="28"/>
                <w:szCs w:val="28"/>
              </w:rPr>
            </w:pP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หลักฐานที่เกี่ยวข้องเพื่อประกอบการขอแก้ไขเปลี่ยนแปลง เช่น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 xml:space="preserve">1.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กรณีผู้มีไว้ในครอบครองเพื่อใช้รับจ้างประสงค์ขอเปลี่ยนแปลงชื่อผู้ควบคุมการใช้วัตถุอันตราย  ให้แนบหนังสือรับรองการสำเร็จหลักสูตรผู้ควบคุมการใช้วัตถุอันตรายเพื่อใช้รับจ้าง ฉบับจริงพร้อมสำเนา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เจ้าหน้าที่ตรวจสอบแล้วจะคืนฉบับจริงให้ผู้ยื่น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สำเนาบัตรประจำตัวประชาชนของผู้ควบคุมการใช้วัตถุอันตราย และหนังสือรับรองการปฏิบัติงานของผู้ควบคุมการใช้วัตถุอันตราย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2.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กรณีผู้มีไว้ในครอบครองเพื่อใช้รับจ้างประสงค์จะขอเพิ่มผลิตภัณฑ์วัตถุอันตรายที่ขอครอบครอง ให้แนบสำเนาใบสำคัญการขึ้นทะเบียนวัตถุอันตรายและเอกสารข้อมูลความปลอดภัย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(Safety Data Sheet; SDS)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ของผลิตภัณฑ์วัตถุอันตรายที่ประสงค์จะครอบครองเพิ่ม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3.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กรณีการเปลี่ยนชื่อ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/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ที่ตั้งของผู้ผลิตหรือผู้นำเข้า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นิติบุคคลเดิม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 xml:space="preserve">)  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ให้ยื่นแก้ไขพร้อมคำขอแก้ไขใบสำคัญการขึ้นทะเบียนวัตถุอันตราย พร้อมแนบเอกสารหลักฐานยืนยันการเปลี่ยนชื่อหรือที่ตั้ง  และสำเนาทะเบียนบ้านของสถานที่ตั้งใหม่พร้อมลงนามรับรองสำเนาเอกสาร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4.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กรณีการเปลี่ยนแปลงชื่อที่ตั้งของสถานที่ผลิตหรือสถานที่เก็บรักษา  หากเป็นสถานที่ที่เคยได้รับอนุญาตแล้วให้แนบใบอนุญาตที่เ</w:t>
            </w:r>
            <w:r w:rsidR="005F315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กี่ยวข้อง </w:t>
            </w:r>
            <w:r w:rsidRPr="002F2EEE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86078F" w:rsidRPr="002F2EEE" w:rsidTr="002F2EEE">
        <w:tc>
          <w:tcPr>
            <w:tcW w:w="534" w:type="dxa"/>
          </w:tcPr>
          <w:p w:rsidR="0086078F" w:rsidRPr="002F2EEE" w:rsidRDefault="0086078F" w:rsidP="002F2EE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2F2EEE"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 w:rsidRPr="002F2EE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86078F" w:rsidRDefault="0086078F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86078F" w:rsidRDefault="0086078F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86078F" w:rsidRPr="00156FEC" w:rsidRDefault="0086078F" w:rsidP="00331CBA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86078F" w:rsidRPr="00156FEC" w:rsidRDefault="0086078F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86078F" w:rsidRPr="00156FEC" w:rsidRDefault="0086078F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6078F" w:rsidRPr="00156FEC" w:rsidRDefault="0086078F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6078F" w:rsidRPr="00156FEC" w:rsidRDefault="0086078F" w:rsidP="004E57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56FEC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86078F" w:rsidRPr="00156FEC" w:rsidRDefault="0086078F" w:rsidP="004E57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86078F" w:rsidRPr="002F2EEE" w:rsidTr="002F2EEE">
        <w:tc>
          <w:tcPr>
            <w:tcW w:w="534" w:type="dxa"/>
          </w:tcPr>
          <w:p w:rsidR="0086078F" w:rsidRPr="002F2EEE" w:rsidRDefault="00331CBA" w:rsidP="002F2EEE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t>5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86078F" w:rsidRDefault="0086078F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86078F" w:rsidRDefault="0086078F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86078F" w:rsidRPr="00156FEC" w:rsidRDefault="0086078F" w:rsidP="004E5791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>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86078F" w:rsidRPr="00156FEC" w:rsidRDefault="0086078F" w:rsidP="004E5791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8F" w:rsidRPr="00156FEC" w:rsidRDefault="0086078F" w:rsidP="004E5791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8F" w:rsidRPr="00156FEC" w:rsidRDefault="0086078F" w:rsidP="004E5791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21AC1" w:rsidRDefault="0086078F" w:rsidP="00E21AC1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  <w:p w:rsidR="00E21AC1" w:rsidRDefault="00E21AC1" w:rsidP="00E21AC1">
            <w:pPr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2907" w:type="dxa"/>
          </w:tcPr>
          <w:p w:rsidR="0086078F" w:rsidRPr="00156FEC" w:rsidRDefault="0086078F" w:rsidP="004E5791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6C6C22" w:rsidRPr="002F2EEE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2F2EEE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2F2EEE" w:rsidTr="00090552">
        <w:tc>
          <w:tcPr>
            <w:tcW w:w="534" w:type="dxa"/>
          </w:tcPr>
          <w:p w:rsidR="00A13B6C" w:rsidRPr="002F2EEE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2F2EEE" w:rsidRDefault="00A13B6C" w:rsidP="008C139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2F2EEE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E90756" w:rsidRPr="002F2EEE" w:rsidRDefault="00B509FC" w:rsidP="00E90756">
            <w:pPr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2F2EEE">
              <w:rPr>
                <w:rFonts w:asciiTheme="minorBidi" w:hAnsiTheme="minorBidi"/>
                <w:i/>
                <w:iCs/>
                <w:noProof/>
                <w:sz w:val="30"/>
                <w:szCs w:val="30"/>
              </w:rPr>
              <w:t>-</w:t>
            </w:r>
            <w:r w:rsidRPr="002F2EEE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 </w:t>
            </w:r>
            <w:r w:rsidRPr="002F2EEE">
              <w:rPr>
                <w:rFonts w:asciiTheme="minorBidi" w:hAnsiTheme="minorBidi"/>
                <w:sz w:val="30"/>
                <w:szCs w:val="30"/>
                <w:rtl/>
                <w:cs/>
              </w:rPr>
              <w:br/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2B7C25" w:rsidTr="002B7C2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2B7C25" w:rsidTr="002B7C2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2B7C25" w:rsidTr="002B7C2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7C25" w:rsidRDefault="002B7C25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2B7C25" w:rsidRPr="002F2EEE" w:rsidRDefault="002B7C25" w:rsidP="002B7C2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2F2EEE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2F2EEE" w:rsidTr="00C1539D">
        <w:tc>
          <w:tcPr>
            <w:tcW w:w="675" w:type="dxa"/>
          </w:tcPr>
          <w:p w:rsidR="00F064C0" w:rsidRPr="002F2EEE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2F2EE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2F2EEE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ตัวอย่างหนังสือแจ้งความประสงค์ขอแก้ไขเปลี่ยนแปลงรายการในใบอนุญาตวัตถุอันตราย</w:t>
            </w:r>
          </w:p>
          <w:p w:rsidR="001C0B01" w:rsidRPr="002F2EEE" w:rsidRDefault="001C0B01" w:rsidP="008C1396">
            <w:pPr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/>
                <w:sz w:val="30"/>
                <w:szCs w:val="30"/>
              </w:rPr>
              <w:t>-</w:t>
            </w:r>
          </w:p>
        </w:tc>
      </w:tr>
    </w:tbl>
    <w:p w:rsidR="001C0B01" w:rsidRDefault="00D51311" w:rsidP="001C0B0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2F2EE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E2065C" w:rsidRPr="00E2065C" w:rsidRDefault="00E2065C" w:rsidP="00E2065C">
      <w:pPr>
        <w:ind w:firstLine="426"/>
        <w:rPr>
          <w:rFonts w:ascii="Cordia New" w:hAnsi="Cordia New"/>
          <w:sz w:val="32"/>
          <w:szCs w:val="32"/>
          <w:cs/>
          <w:lang w:bidi="th-TH"/>
        </w:rPr>
      </w:pPr>
      <w:r w:rsidRPr="00E2065C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Pr="00E2065C">
        <w:rPr>
          <w:rFonts w:ascii="Cordia New" w:hAnsi="Cordia New"/>
          <w:sz w:val="32"/>
          <w:szCs w:val="32"/>
          <w:lang w:bidi="th-TH"/>
        </w:rPr>
        <w:t xml:space="preserve"> </w:t>
      </w:r>
      <w:r w:rsidRPr="00E2065C">
        <w:rPr>
          <w:rFonts w:ascii="Cordia New" w:hAnsi="Cordia New" w:hint="cs"/>
          <w:sz w:val="32"/>
          <w:szCs w:val="32"/>
          <w:cs/>
          <w:lang w:bidi="th-TH"/>
        </w:rPr>
        <w:t>ไม่รวมระยะเวลารอผู้ประกอบการแก้ไข หรือส่งเอกสารเพิ่มเติม</w:t>
      </w:r>
    </w:p>
    <w:p w:rsidR="000F5222" w:rsidRDefault="000F5222" w:rsidP="001C0B01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F5222" w:rsidRDefault="000F5222" w:rsidP="001C0B01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2B7C25" w:rsidRDefault="002B7C25">
      <w:pPr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br w:type="page"/>
      </w:r>
    </w:p>
    <w:p w:rsidR="001C0B01" w:rsidRPr="00A712D3" w:rsidRDefault="0064558D" w:rsidP="001C0B01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 w:rsidRPr="002F2EEE">
        <w:rPr>
          <w:rFonts w:asciiTheme="minorBidi" w:hAnsiTheme="minorBidi"/>
          <w:noProof/>
          <w:sz w:val="30"/>
          <w:szCs w:val="30"/>
        </w:rPr>
        <w:lastRenderedPageBreak/>
        <w:br/>
      </w:r>
      <w:r w:rsidR="001C0B01">
        <w:rPr>
          <w:rFonts w:hint="cs"/>
          <w:b/>
          <w:bCs/>
          <w:sz w:val="30"/>
          <w:szCs w:val="30"/>
          <w:cs/>
          <w:lang w:bidi="th-TH"/>
        </w:rPr>
        <w:t>แผนผังแสดง</w:t>
      </w:r>
      <w:r w:rsidR="001C0B01"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1C0B01" w:rsidRDefault="001C0B01" w:rsidP="001C0B01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1C0B01" w:rsidRPr="00EA66AA" w:rsidRDefault="001C0B01" w:rsidP="001C0B01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9C155F">
        <w:rPr>
          <w:rFonts w:hint="cs"/>
          <w:sz w:val="30"/>
          <w:szCs w:val="30"/>
          <w:cs/>
          <w:lang w:bidi="th-TH"/>
        </w:rPr>
        <w:t>แพร่</w: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80768;mso-width-relative:margin;mso-height-relative:margin">
            <v:textbox>
              <w:txbxContent>
                <w:p w:rsidR="001C0B01" w:rsidRPr="00EA66AA" w:rsidRDefault="001C0B01" w:rsidP="001C0B01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1C0B01" w:rsidRDefault="001C0B01" w:rsidP="001C0B0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pt;margin-top:3.55pt;width:0;height:25.5pt;z-index:251695104" o:connectortype="straight">
            <v:stroke endarrow="block"/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32.8pt;margin-top:10.7pt;width:243pt;height:54.2pt;z-index:251681792;mso-width-relative:margin;mso-height-relative:margin">
            <v:textbox>
              <w:txbxContent>
                <w:p w:rsidR="001C0B01" w:rsidRPr="00F437AD" w:rsidRDefault="001C0B01" w:rsidP="001C0B01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1C0B01" w:rsidRDefault="001C0B01" w:rsidP="001C0B0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45pt;margin-top:10pt;width:0;height:26.25pt;z-index:251696128" o:connectortype="straight">
            <v:stroke endarrow="block"/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-.4pt;width:178.5pt;height:37.7pt;z-index:251682816;mso-width-relative:margin;mso-height-relative:margin">
            <v:textbox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1C0B01" w:rsidRDefault="001C0B01" w:rsidP="001C0B0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2B7C25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92.65pt;margin-top:7.8pt;width:101.15pt;height:66.15pt;z-index:251694080;mso-width-relative:margin;mso-height-relative:margin" filled="f" stroked="f">
            <v:textbox>
              <w:txbxContent>
                <w:p w:rsidR="001C0B01" w:rsidRPr="00F437AD" w:rsidRDefault="001C0B01" w:rsidP="001C0B0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1C0B01" w:rsidRDefault="001C0B01" w:rsidP="001C0B0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54.35pt;margin-top:.7pt;width:.1pt;height:27.05pt;z-index:251697152" o:connectortype="straight">
            <v:stroke endarrow="block"/>
          </v:shape>
        </w:pict>
      </w:r>
    </w:p>
    <w:p w:rsidR="001C0B01" w:rsidRDefault="002B7C25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15.05pt;width:87.8pt;height:52.75pt;z-index:251683840;mso-width-relative:margin;mso-height-relative:margin">
            <v:textbox>
              <w:txbxContent>
                <w:p w:rsidR="001C0B01" w:rsidRDefault="001C0B01" w:rsidP="001C0B01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1C0B01" w:rsidRDefault="001C0B01" w:rsidP="001C0B0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1C0B01" w:rsidRPr="00F437AD" w:rsidRDefault="001C0B01" w:rsidP="001C0B0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1C0B01" w:rsidRDefault="001C0B01" w:rsidP="001C0B0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910A74"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5.15pt;margin-top:.8pt;width:87.8pt;height:61.65pt;z-index:251693056;mso-width-relative:margin;mso-height-relative:margin" filled="f" stroked="f">
            <v:textbox>
              <w:txbxContent>
                <w:p w:rsidR="001C0B01" w:rsidRPr="00F437AD" w:rsidRDefault="001C0B01" w:rsidP="001C0B0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1C0B01" w:rsidRPr="00504D88" w:rsidRDefault="001C0B01" w:rsidP="001C0B0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1C0B01" w:rsidRDefault="001C0B01" w:rsidP="001C0B0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5888;mso-width-relative:margin;mso-height-relative:margin">
            <v:textbox style="mso-next-textbox:#_x0000_s1108"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1C0B01" w:rsidRPr="003478AE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4864;mso-width-relative:margin;mso-height-relative:margin">
            <v:textbox style="mso-next-textbox:#_x0000_s1107">
              <w:txbxContent>
                <w:p w:rsidR="001C0B01" w:rsidRPr="00EA66AA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4.5pt;width:74.25pt;height:0;z-index:251699200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105.15pt;margin-top:4.5pt;width:99.7pt;height:0;flip:x;z-index:251698176" o:connectortype="straight">
            <v:stroke endarrow="block"/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6368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700224" o:connectortype="straight">
            <v:stroke endarrow="block"/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702272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8960;mso-width-relative:margin;mso-height-relative:margin">
            <v:textbox style="mso-next-textbox:#_x0000_s1111"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1C0B01" w:rsidRPr="00EA66AA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6912;mso-width-relative:margin;mso-height-relative:margin">
            <v:textbox style="mso-next-textbox:#_x0000_s1109"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1C0B01" w:rsidRPr="003478AE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701248" o:connectortype="straight">
            <v:stroke endarrow="block"/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703296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9984;mso-width-relative:margin;mso-height-relative:margin">
            <v:textbox style="mso-next-textbox:#_x0000_s1112">
              <w:txbxContent>
                <w:p w:rsidR="001C0B01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1C0B01" w:rsidRPr="00EA66AA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7936;mso-width-relative:margin;mso-height-relative:margin">
            <v:textbox style="mso-next-textbox:#_x0000_s1110"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1C0B01" w:rsidRPr="003478AE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4320" o:connectortype="straight">
            <v:stroke endarrow="block"/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91008;mso-width-relative:margin;mso-height-relative:margin">
            <v:textbox style="mso-next-textbox:#_x0000_s1113">
              <w:txbxContent>
                <w:p w:rsidR="001C0B01" w:rsidRPr="00504D88" w:rsidRDefault="001C0B01" w:rsidP="001C0B0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1C0B01" w:rsidRPr="003478AE" w:rsidRDefault="001C0B01" w:rsidP="001C0B0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5344" o:connectortype="straight">
            <v:stroke endarrow="block"/>
          </v:shape>
        </w:pict>
      </w:r>
    </w:p>
    <w:p w:rsidR="001C0B01" w:rsidRDefault="002B7C25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30" type="#_x0000_t202" style="position:absolute;margin-left:-20.25pt;margin-top:13.65pt;width:324.55pt;height:77.8pt;z-index:251707392;mso-height-percent:200;mso-height-percent:200;mso-width-relative:margin;mso-height-relative:margin" strokecolor="#974706">
            <v:textbox style="mso-fit-shape-to-text:t">
              <w:txbxContent>
                <w:p w:rsidR="00E2065C" w:rsidRPr="00C21318" w:rsidRDefault="00E2065C" w:rsidP="00E2065C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bookmarkStart w:id="0" w:name="_GoBack"/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</w:t>
                  </w: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E2065C" w:rsidRPr="00C21318" w:rsidRDefault="00E2065C" w:rsidP="00E2065C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  <w:bookmarkEnd w:id="0"/>
                </w:p>
              </w:txbxContent>
            </v:textbox>
          </v:shape>
        </w:pict>
      </w:r>
    </w:p>
    <w:p w:rsidR="001C0B01" w:rsidRDefault="00910A74" w:rsidP="001C0B0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92032;mso-width-relative:margin;mso-height-relative:margin">
            <v:textbox>
              <w:txbxContent>
                <w:p w:rsidR="001C0B01" w:rsidRPr="00A26226" w:rsidRDefault="001C0B01" w:rsidP="001C0B01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1C0B01" w:rsidRDefault="001C0B01" w:rsidP="001C0B01">
      <w:pPr>
        <w:spacing w:after="0" w:line="240" w:lineRule="auto"/>
        <w:rPr>
          <w:sz w:val="26"/>
          <w:szCs w:val="26"/>
          <w:lang w:bidi="th-TH"/>
        </w:rPr>
      </w:pPr>
    </w:p>
    <w:p w:rsidR="001C0B01" w:rsidRDefault="001C0B01" w:rsidP="001C0B01">
      <w:pPr>
        <w:spacing w:after="0" w:line="240" w:lineRule="auto"/>
        <w:rPr>
          <w:sz w:val="26"/>
          <w:szCs w:val="26"/>
          <w:lang w:bidi="th-TH"/>
        </w:rPr>
      </w:pPr>
    </w:p>
    <w:p w:rsidR="00156FEC" w:rsidRDefault="00156FEC" w:rsidP="00156FEC">
      <w:pPr>
        <w:tabs>
          <w:tab w:val="left" w:pos="8685"/>
        </w:tabs>
        <w:rPr>
          <w:rFonts w:asciiTheme="minorBidi" w:hAnsiTheme="minorBidi"/>
          <w:sz w:val="30"/>
          <w:szCs w:val="30"/>
          <w:lang w:bidi="th-TH"/>
        </w:rPr>
      </w:pPr>
    </w:p>
    <w:p w:rsidR="00156FEC" w:rsidRPr="00A76238" w:rsidRDefault="00156FEC" w:rsidP="00156FEC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lastRenderedPageBreak/>
        <w:t>แผนผัง (</w:t>
      </w:r>
      <w:r w:rsidRPr="00A76238">
        <w:rPr>
          <w:rFonts w:asciiTheme="minorBidi" w:hAnsiTheme="minorBidi"/>
          <w:b/>
          <w:bCs/>
          <w:sz w:val="30"/>
          <w:szCs w:val="30"/>
          <w:lang w:bidi="th-TH"/>
        </w:rPr>
        <w:t xml:space="preserve">Flow Chart) </w:t>
      </w:r>
      <w:r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t>แสดง</w:t>
      </w:r>
      <w:r w:rsidRPr="00A7623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5F3159" w:rsidRDefault="00156FEC" w:rsidP="00BF4FD1">
      <w:pPr>
        <w:tabs>
          <w:tab w:val="left" w:pos="2268"/>
        </w:tabs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BF4FD1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="00BF4FD1" w:rsidRPr="00BF4FD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การขอแก้ไขเปลี่ยนแปลงรายการในใบอนุญาต</w:t>
      </w:r>
    </w:p>
    <w:p w:rsidR="00156FEC" w:rsidRDefault="00BF4FD1" w:rsidP="00BF4FD1">
      <w:pPr>
        <w:tabs>
          <w:tab w:val="left" w:pos="2268"/>
        </w:tabs>
        <w:spacing w:after="0" w:line="240" w:lineRule="auto"/>
        <w:jc w:val="center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BF4FD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ผลิต นำเข้า ส่งออก หรือมีไว้ในครอบครองซึ่งวัตถุอันตรายชนิดที่ </w:t>
      </w:r>
      <w:r w:rsidRPr="00BF4FD1">
        <w:rPr>
          <w:rFonts w:asciiTheme="minorBidi" w:hAnsiTheme="minorBidi"/>
          <w:b/>
          <w:bCs/>
          <w:noProof/>
          <w:sz w:val="30"/>
          <w:szCs w:val="30"/>
        </w:rPr>
        <w:t xml:space="preserve">3  </w:t>
      </w:r>
      <w:r w:rsidRPr="00BF4FD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กรณีไม่ตรวจสถานที่</w:t>
      </w:r>
    </w:p>
    <w:p w:rsidR="00156FEC" w:rsidRDefault="00156FEC" w:rsidP="00156FEC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156FEC" w:rsidRDefault="00156FEC" w:rsidP="00156FEC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</w:t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5F3159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 w:rsidR="001C0B01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1C0B01">
        <w:rPr>
          <w:rFonts w:ascii="Cordia New" w:hAnsi="Cordia New"/>
          <w:noProof/>
          <w:sz w:val="30"/>
          <w:szCs w:val="30"/>
          <w:lang w:bidi="th-TH"/>
        </w:rPr>
        <w:t>OSSC</w:t>
      </w:r>
      <w:r w:rsidR="001C0B01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1C0B01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1C0B01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C155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56FEC" w:rsidRDefault="00156FEC" w:rsidP="00156FEC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 </w:t>
      </w:r>
      <w:r w:rsidR="005F3159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5F3159" w:rsidRPr="00240A70" w:rsidRDefault="005F3159" w:rsidP="00156FEC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 w:rsidRPr="005F3159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>:</w:t>
      </w:r>
      <w:r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ab/>
      </w:r>
      <w:r w:rsidRPr="005F3159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 xml:space="preserve"> 4 วันทำการ</w:t>
      </w:r>
    </w:p>
    <w:p w:rsidR="00156FEC" w:rsidRPr="00A76238" w:rsidRDefault="00156FEC" w:rsidP="00156FEC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cs/>
          <w:lang w:bidi="th-TH"/>
        </w:rPr>
      </w:pPr>
    </w:p>
    <w:p w:rsidR="00156FEC" w:rsidRDefault="00910A74" w:rsidP="00156FEC">
      <w:pPr>
        <w:jc w:val="center"/>
        <w:rPr>
          <w:b/>
          <w:bCs/>
          <w:sz w:val="32"/>
          <w:szCs w:val="32"/>
          <w:lang w:bidi="th-TH"/>
        </w:rPr>
      </w:pPr>
      <w:r>
        <w:rPr>
          <w:rFonts w:ascii="Calibri" w:eastAsia="Calibri" w:hAnsi="Calibri" w:cs="Cordia New"/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106.55pt;margin-top:6.25pt;width:283.2pt;height:393pt;z-index:251678720" coordorigin="3208,4571" coordsize="5664,7860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754;top:6515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UUfsQA&#10;AADbAAAADwAAAGRycy9kb3ducmV2LnhtbESPzWrDMBCE74G+g9hAbrGckoTiWgltwZCLyU9L6XGx&#10;NraptDKW4rhvXwUCOQ4z8w2Tb0drxEC9bx0rWCQpCOLK6ZZrBV+fxfwFhA/IGo1jUvBHHrabp0mO&#10;mXZXPtJwCrWIEPYZKmhC6DIpfdWQRZ+4jjh6Z9dbDFH2tdQ9XiPcGvmcpmtpseW40GBHHw1Vv6eL&#10;VXAoypX5OZ73320YVqbz72W6H5WaTce3VxCBxvAI39s7rWC9hNuX+AP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lFH7EAAAA2wAAAA8AAAAAAAAAAAAAAAAAmAIAAGRycy9k&#10;b3ducmV2LnhtbFBLBQYAAAAABAAEAPUAAACJAwAAAAA=&#10;" fillcolor="#9bbb59">
              <v:textbox style="layout-flow:vertical-ideographic"/>
            </v:shape>
            <v:rect id="Rectangle 66" o:spid="_x0000_s1089" style="position:absolute;left:3208;top:7187;width:566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P1McEA&#10;AADbAAAADwAAAGRycy9kb3ducmV2LnhtbESPT4vCMBTE7wt+h/AEb2uqokjXKCIIHv2z6/nRPNti&#10;81KbaFM/vRGEPQ4zvxlmsQqmEg9qXGlZwWiYgCDOrC45V/B72n7PQTiPrLGyTAo6crBa9r4WmGrb&#10;8oEeR5+LWMIuRQWF93UqpcsKMuiGtiaO3sU2Bn2UTS51g20sN5UcJ8lMGiw5LhRY06ag7Hq8GwWz&#10;oLNzuz8fbn/P0N3abj65Pp1Sg35Y/4DwFPx/+EPvdOS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j9THBAAAA2wAAAA8AAAAAAAAAAAAAAAAAmAIAAGRycy9kb3du&#10;cmV2LnhtbFBLBQYAAAAABAAEAPUAAACGAwAAAAA=&#10;" fillcolor="#c3d69b" strokecolor="#c3d69b" strokeweight="1pt">
              <v:fill color2="#ebf1de" angle="135" focus="50%" type="gradient"/>
              <v:shadow on="t" color="#4f6228" opacity=".5" offset="1pt"/>
              <v:textbox>
                <w:txbxContent>
                  <w:p w:rsidR="00914C38" w:rsidRPr="004D4D64" w:rsidRDefault="00914C38" w:rsidP="00914C3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การพิจารณา (</w:t>
                    </w:r>
                    <w:r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3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Rectangle 67" o:spid="_x0000_s1090" style="position:absolute;left:3208;top:7680;width:5664;height:9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zDsUA&#10;AADbAAAADwAAAGRycy9kb3ducmV2LnhtbESPT4vCMBTE74LfITzBi6ypIsXtGsU/CJ6E1R7c26N5&#10;tsXmpTbR1m+/WVjwOMzMb5jFqjOVeFLjSssKJuMIBHFmdcm5gvS8/5iDcB5ZY2WZFLzIwWrZ7y0w&#10;0bblb3qefC4ChF2CCgrv60RKlxVk0I1tTRy8q20M+iCbXOoG2wA3lZxGUSwNlhwWCqxpW1B2Oz2M&#10;gsdPu5l91pfX/riebI802t3TdKfUcNCtv0B46vw7/N8+aAVxDH9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L7MOxQAAANsAAAAPAAAAAAAAAAAAAAAAAJgCAABkcnMv&#10;ZG93bnJldi54bWxQSwUGAAAAAAQABAD1AAAAigMAAAAA&#10;" strokecolor="#9bbb59">
              <v:textbox>
                <w:txbxContent>
                  <w:p w:rsidR="00914C38" w:rsidRDefault="00914C38" w:rsidP="005F3159">
                    <w:pPr>
                      <w:tabs>
                        <w:tab w:val="left" w:pos="426"/>
                      </w:tabs>
                      <w:spacing w:after="0" w:line="320" w:lineRule="exact"/>
                      <w:rPr>
                        <w:lang w:bidi="th-TH"/>
                      </w:rPr>
                    </w:pPr>
                    <w:r w:rsidRPr="002F2EE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</w:t>
                    </w:r>
                    <w:r w:rsidR="005F3159"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2F2EE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  <w:r w:rsidRPr="002F2EE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</w:t>
                    </w:r>
                    <w:r w:rsidR="005F3159"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2F2EE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สรุปผลการประเมินและเสนออนุญาตให้แก้ไขเปลี่ยนแปลง</w:t>
                    </w:r>
                  </w:p>
                </w:txbxContent>
              </v:textbox>
            </v:rect>
            <v:shape id="AutoShape 68" o:spid="_x0000_s1091" type="#_x0000_t67" style="position:absolute;left:5754;top:8769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eKCcQA&#10;AADbAAAADwAAAGRycy9kb3ducmV2LnhtbESPQWvCQBSE74X+h+UJ3urGgrGkrtIWBC8hJi2lx0f2&#10;mYTuvg3ZNcZ/3y0IHoeZ+YbZ7CZrxEiD7xwrWC4SEMS10x03Cr4+908vIHxA1mgck4IredhtHx82&#10;mGl34ZLGKjQiQthnqKANoc+k9HVLFv3C9cTRO7nBYohyaKQe8BLh1sjnJEmlxY7jQos9fbRU/1Zn&#10;q+C4z1fmpzwV310YV6b373lSTErNZ9PbK4hAU7iHb+2DVpCu4f9L/AF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3ignEAAAA2wAAAA8AAAAAAAAAAAAAAAAAmAIAAGRycy9k&#10;b3ducmV2LnhtbFBLBQYAAAAABAAEAPUAAACJAwAAAAA=&#10;" fillcolor="#9bbb59">
              <v:textbox style="layout-flow:vertical-ideographic"/>
            </v:shape>
            <v:shape id="AutoShape 69" o:spid="_x0000_s1092" type="#_x0000_t67" style="position:absolute;left:5754;top:10711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gee70A&#10;AADbAAAADwAAAGRycy9kb3ducmV2LnhtbERPy6rCMBDdC/5DGMGdpl5QpBpFBcGN+ERcDs3YFpNJ&#10;aXJr/XuzEFweznu+bK0RDdW+dKxgNExAEGdOl5wruF62gykIH5A1Gsek4E0elotuZ46pdi8+UXMO&#10;uYgh7FNUUIRQpVL6rCCLfugq4sg9XG0xRFjnUtf4iuHWyL8kmUiLJceGAivaFJQ9z/9WwXG7H5v7&#10;6XG4laEZm8qv98mhVarfa1czEIHa8BN/3TutYBLHxi/xB8jF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igee70AAADbAAAADwAAAAAAAAAAAAAAAACYAgAAZHJzL2Rvd25yZXYu&#10;eG1sUEsFBgAAAAAEAAQA9QAAAIIDAAAAAA==&#10;" fillcolor="#9bbb59">
              <v:textbox style="layout-flow:vertical-ideographic"/>
            </v:shape>
            <v:rect id="Rectangle 70" o:spid="_x0000_s1093" style="position:absolute;left:3208;top:4571;width:566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7/NMMA&#10;AADbAAAADwAAAGRycy9kb3ducmV2LnhtbESPwWrDMBBE74H+g9hCb7HcFkLqWgmlUOixdlKfF2tr&#10;m1grx1JjOV8fBQI5DjNvhsm3wfTiRKPrLCt4TlIQxLXVHTcK9ruv5RqE88gae8ukYCYH283DIsdM&#10;24kLOpW+EbGEXYYKWu+HTEpXt2TQJXYgjt6fHQ36KMdG6hGnWG56+ZKmK2mw47jQ4kCfLdWH8t8o&#10;WAVdV9NPVRx/z2E+TvP69XB2Sj09ho93EJ6Cv4dv9LeO3Btcv8QfID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7/NMMAAADbAAAADwAAAAAAAAAAAAAAAACYAgAAZHJzL2Rv&#10;d25yZXYueG1sUEsFBgAAAAAEAAQA9QAAAIgDAAAAAA==&#10;" fillcolor="#c3d69b" strokecolor="#c3d69b" strokeweight="1pt">
              <v:fill color2="#ebf1de" angle="135" focus="50%" type="gradient"/>
              <v:shadow on="t" color="#4f6228" opacity=".5" offset="1pt"/>
              <v:textbox>
                <w:txbxContent>
                  <w:p w:rsidR="00914C38" w:rsidRPr="004D4D64" w:rsidRDefault="00914C38" w:rsidP="00914C38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9274A">
                      <w:rPr>
                        <w:rFonts w:ascii="Cordia New" w:hAnsi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4D4D64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3 </w:t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852926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1" o:spid="_x0000_s1094" style="position:absolute;left:3208;top:5078;width:5664;height:1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YPMMA&#10;AADbAAAADwAAAGRycy9kb3ducmV2LnhtbERPy2rCQBTdF/yH4QrdlGZiKbVNHcUHga4ENQvdXTLX&#10;JJi5EzMTk/x9Z1Ho8nDei9VgavGg1lWWFcyiGARxbnXFhYLslL5+gnAeWWNtmRSM5GC1nDwtMNG2&#10;5wM9jr4QIYRdggpK75tESpeXZNBFtiEO3NW2Bn2AbSF1i30IN7V8i+MPabDi0FBiQ9uS8tuxMwq6&#10;S795/2rOY7pfz7Z7etnds2yn1PN0WH+D8DT4f/Gf+0crmIf14Uv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YPMMAAADbAAAADwAAAAAAAAAAAAAAAACYAgAAZHJzL2Rv&#10;d25yZXYueG1sUEsFBgAAAAAEAAQA9QAAAIgDAAAAAA==&#10;" strokecolor="#9bbb59">
              <v:textbox>
                <w:txbxContent>
                  <w:p w:rsidR="00914C38" w:rsidRPr="00914C38" w:rsidRDefault="00914C38" w:rsidP="00914C38">
                    <w:pPr>
                      <w:spacing w:after="0" w:line="240" w:lineRule="auto"/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</w:pPr>
                    <w:r w:rsidRPr="00914C38">
                      <w:rPr>
                        <w:rFonts w:ascii="Cordia New" w:hAnsi="Cordia New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(1)   รับคำขอ</w:t>
                    </w:r>
                  </w:p>
                  <w:p w:rsidR="00914C38" w:rsidRPr="00914C38" w:rsidRDefault="00914C38" w:rsidP="00914C38">
                    <w:pPr>
                      <w:spacing w:after="0" w:line="240" w:lineRule="auto"/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</w:pPr>
                    <w:r w:rsidRPr="00914C38">
                      <w:rPr>
                        <w:rFonts w:ascii="Cordia New" w:hAnsi="Cordia New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(2)   ตรวจสอบความครบถ้วนของคำขอและเอกสารประกอบ</w:t>
                    </w:r>
                  </w:p>
                  <w:p w:rsidR="00914C38" w:rsidRPr="00852926" w:rsidRDefault="00914C38" w:rsidP="00914C38">
                    <w:pPr>
                      <w:spacing w:after="0" w:line="240" w:lineRule="auto"/>
                      <w:rPr>
                        <w:rFonts w:ascii="Cordia New" w:hAnsi="Cordia New"/>
                        <w:noProof/>
                        <w:sz w:val="28"/>
                        <w:szCs w:val="28"/>
                        <w:lang w:bidi="th-TH"/>
                      </w:rPr>
                    </w:pPr>
                    <w:r w:rsidRPr="00914C38">
                      <w:rPr>
                        <w:rFonts w:ascii="Cordia New" w:hAnsi="Cordia New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(3)   คืนสำเนาและมอบใบนัดรับเรื่อง/ติดตามเรื่องให้ผู้ยื่นคำขอ</w:t>
                    </w:r>
                  </w:p>
                </w:txbxContent>
              </v:textbox>
            </v:rect>
            <v:rect id="Rectangle 72" o:spid="_x0000_s1095" style="position:absolute;left:4242;top:9426;width:359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l78EA&#10;AADbAAAADwAAAGRycy9kb3ducmV2LnhtbESPT4vCMBTE74LfITzBm6auoKVrFBEW9uj/86N52xab&#10;l9pkbeqnNwsLHoeZ+Q2z2gRTiwe1rrKsYDZNQBDnVldcKDifviYpCOeRNdaWSUFPDjbr4WCFmbYd&#10;H+hx9IWIEHYZKii9bzIpXV6SQTe1DXH0fmxr0EfZFlK32EW4qeVHkiykwYrjQokN7UrKb8dfo2AR&#10;dH7t9tfD/fIM/b3r0/nt6ZQaj8L2E4Sn4N/h//a3VrCcwd+X+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BZe/BAAAA2wAAAA8AAAAAAAAAAAAAAAAAmAIAAGRycy9kb3du&#10;cmV2LnhtbFBLBQYAAAAABAAEAPUAAACGAwAAAAA=&#10;" fillcolor="#c3d69b" strokecolor="#c3d69b" strokeweight="1pt">
              <v:fill color2="#ebf1de" angle="135" focus="50%" type="gradient"/>
              <v:shadow on="t" color="#4f6228" opacity=".5" offset="1pt"/>
              <v:textbox>
                <w:txbxContent>
                  <w:p w:rsidR="00914C38" w:rsidRPr="004D4D64" w:rsidRDefault="00914C38" w:rsidP="00914C3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1C0B01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1 วันทำการ)</w:t>
                    </w:r>
                  </w:p>
                </w:txbxContent>
              </v:textbox>
            </v:rect>
            <v:rect id="Rectangle 73" o:spid="_x0000_s1096" style="position:absolute;left:4242;top:9934;width:3598;height:6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0j0MYA&#10;AADbAAAADwAAAGRycy9kb3ducmV2LnhtbESPQWvCQBSE70L/w/IKvUizUYptU1exCYInQZtDe3tk&#10;X5PQ7Ns0uybx37uC4HGYmW+Y5Xo0jeipc7VlBbMoBkFcWF1zqSD/2j6/gXAeWWNjmRScycF69TBZ&#10;YqLtwAfqj74UAcIuQQWV920ipSsqMugi2xIH79d2Bn2QXSl1h0OAm0bO43ghDdYcFipsKa2o+Due&#10;jILTz/D58t5+n7f7zSzd0zT7z/NMqafHcfMBwtPo7+Fbe6cVvM7h+iX8AL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0j0MYAAADbAAAADwAAAAAAAAAAAAAAAACYAgAAZHJz&#10;L2Rvd25yZXYueG1sUEsFBgAAAAAEAAQA9QAAAIsDAAAAAA==&#10;" strokecolor="#9bbb59">
              <v:textbox>
                <w:txbxContent>
                  <w:p w:rsidR="00914C38" w:rsidRPr="002F2EEE" w:rsidRDefault="00914C38" w:rsidP="00914C38">
                    <w:pPr>
                      <w:jc w:val="center"/>
                      <w:rPr>
                        <w:rFonts w:asciiTheme="minorBidi" w:hAnsiTheme="minorBidi"/>
                        <w:sz w:val="28"/>
                        <w:szCs w:val="28"/>
                      </w:rPr>
                    </w:pPr>
                    <w:r w:rsidRPr="002F2EE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ลงนามอนุญาต</w:t>
                    </w:r>
                  </w:p>
                  <w:p w:rsidR="00914C38" w:rsidRDefault="00914C38" w:rsidP="00914C38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</w:p>
                </w:txbxContent>
              </v:textbox>
            </v:rect>
            <v:rect id="Rectangle 74" o:spid="_x0000_s1097" style="position:absolute;left:3422;top:11353;width:523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9eA8IA&#10;AADbAAAADwAAAGRycy9kb3ducmV2LnhtbESPT4vCMBTE78J+h/AWvGmqgpauUWRhYY/r3/OjedsW&#10;m5faRJv66Y0geBxm5jfMch1MLW7Uusqygsk4AUGcW11xoeCw/xmlIJxH1lhbJgU9OVivPgZLzLTt&#10;eEu3nS9EhLDLUEHpfZNJ6fKSDLqxbYij929bgz7KtpC6xS7CTS2nSTKXBiuOCyU29F1Sft5djYJ5&#10;0Pmp+zttL8d76C9dn87Od6fU8DNsvkB4Cv4dfrV/tYLFDJ5f4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14DwgAAANsAAAAPAAAAAAAAAAAAAAAAAJgCAABkcnMvZG93&#10;bnJldi54bWxQSwUGAAAAAAQABAD1AAAAhwMAAAAA&#10;" fillcolor="#c3d69b" strokecolor="#c3d69b" strokeweight="1pt">
              <v:fill color2="#ebf1de" angle="135" focus="50%" type="gradient"/>
              <v:shadow on="t" color="#4f6228" opacity=".5" offset="1pt"/>
              <v:textbox>
                <w:txbxContent>
                  <w:p w:rsidR="00914C38" w:rsidRPr="004D4D64" w:rsidRDefault="00914C38" w:rsidP="00914C38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แจ้งผลการพิจารณา (</w:t>
                    </w:r>
                    <w:r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 ชั่วโมง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5" o:spid="_x0000_s1098" style="position:absolute;left:3422;top:11861;width:523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eP8YA&#10;AADbAAAADwAAAGRycy9kb3ducmV2LnhtbESPQWvCQBSE7wX/w/KEXopuUqTa1FVsROhJMObQ3h7Z&#10;ZxLMvk2zGxP/fbdQ6HGYmW+Y9XY0jbhR52rLCuJ5BIK4sLrmUkF+PsxWIJxH1thYJgV3crDdTB7W&#10;mGg78IlumS9FgLBLUEHlfZtI6YqKDLq5bYmDd7GdQR9kV0rd4RDgppHPUfQiDdYcFipsKa2ouGa9&#10;UdB/De+L1/bzfjju4vRIT/vvPN8r9Tgdd28gPI3+P/zX/tAKlgv4/RJ+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geP8YAAADbAAAADwAAAAAAAAAAAAAAAACYAgAAZHJz&#10;L2Rvd25yZXYueG1sUEsFBgAAAAAEAAQA9QAAAIsDAAAAAA==&#10;" strokecolor="#9bbb59">
              <v:textbox>
                <w:txbxContent>
                  <w:p w:rsidR="00914C38" w:rsidRPr="00914C38" w:rsidRDefault="00914C38" w:rsidP="00914C38">
                    <w:pPr>
                      <w:jc w:val="center"/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</w:pPr>
                    <w:r w:rsidRPr="002F2EE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แจ้งผลการพิจารณาและส่งมอบใบอนุญาตให้ผู้ยื่นคำขอ</w:t>
                    </w:r>
                    <w:r>
                      <w:rPr>
                        <w:rFonts w:asciiTheme="minorBidi" w:hAnsiTheme="minorBid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t>**</w:t>
                    </w:r>
                  </w:p>
                  <w:p w:rsidR="00914C38" w:rsidRDefault="00914C38" w:rsidP="00914C38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>
                      <w:rPr>
                        <w:lang w:bidi="th-TH"/>
                      </w:rPr>
                      <w:t>**</w:t>
                    </w:r>
                  </w:p>
                </w:txbxContent>
              </v:textbox>
            </v:rect>
          </v:group>
        </w:pict>
      </w:r>
    </w:p>
    <w:p w:rsidR="00156FEC" w:rsidRDefault="00156FEC" w:rsidP="00156FEC">
      <w:pPr>
        <w:jc w:val="center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jc w:val="center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jc w:val="center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jc w:val="center"/>
        <w:rPr>
          <w:b/>
          <w:bCs/>
          <w:sz w:val="32"/>
          <w:szCs w:val="32"/>
          <w:lang w:bidi="th-TH"/>
        </w:rPr>
      </w:pPr>
    </w:p>
    <w:p w:rsidR="00156FEC" w:rsidRPr="00240A70" w:rsidRDefault="00156FEC" w:rsidP="00156FEC">
      <w:pPr>
        <w:jc w:val="center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Default="00156FEC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C0B01" w:rsidRDefault="001C0B01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C0B01" w:rsidRDefault="001C0B01" w:rsidP="00156FEC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156FEC" w:rsidRPr="005F3159" w:rsidRDefault="00156FEC" w:rsidP="005F3159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  <w:r w:rsidRPr="005F3159">
        <w:rPr>
          <w:rFonts w:asciiTheme="minorBidi" w:hAnsiTheme="minorBidi"/>
          <w:b/>
          <w:bCs/>
          <w:sz w:val="26"/>
          <w:szCs w:val="26"/>
          <w:cs/>
          <w:lang w:bidi="th-TH"/>
        </w:rPr>
        <w:t xml:space="preserve">หมายเหตุ </w:t>
      </w:r>
      <w:r w:rsidRPr="005F3159">
        <w:rPr>
          <w:rFonts w:asciiTheme="minorBidi" w:hAnsiTheme="minorBidi"/>
          <w:b/>
          <w:bCs/>
          <w:sz w:val="26"/>
          <w:szCs w:val="26"/>
          <w:lang w:bidi="th-TH"/>
        </w:rPr>
        <w:t xml:space="preserve">* </w:t>
      </w:r>
      <w:r w:rsidRPr="005F3159">
        <w:rPr>
          <w:rFonts w:asciiTheme="minorBidi" w:hAnsiTheme="minorBidi" w:hint="cs"/>
          <w:sz w:val="26"/>
          <w:szCs w:val="26"/>
          <w:cs/>
          <w:lang w:bidi="th-TH"/>
        </w:rPr>
        <w:t xml:space="preserve">  </w:t>
      </w:r>
      <w:r w:rsidR="005F3159">
        <w:rPr>
          <w:rFonts w:asciiTheme="minorBidi" w:hAnsiTheme="minorBidi" w:hint="cs"/>
          <w:sz w:val="26"/>
          <w:szCs w:val="26"/>
          <w:cs/>
          <w:lang w:bidi="th-TH"/>
        </w:rPr>
        <w:tab/>
      </w:r>
      <w:r w:rsidRPr="005F3159">
        <w:rPr>
          <w:rFonts w:asciiTheme="minorBidi" w:hAnsiTheme="minorBidi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5F3159">
        <w:rPr>
          <w:rFonts w:asciiTheme="minorBidi" w:hAnsiTheme="minorBidi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156FEC" w:rsidRPr="005F3159" w:rsidRDefault="00156FEC" w:rsidP="005F3159">
      <w:pPr>
        <w:tabs>
          <w:tab w:val="left" w:pos="851"/>
        </w:tabs>
        <w:spacing w:after="0" w:line="240" w:lineRule="auto"/>
        <w:ind w:left="1134" w:hanging="1134"/>
        <w:rPr>
          <w:b/>
          <w:bCs/>
          <w:sz w:val="26"/>
          <w:szCs w:val="26"/>
          <w:lang w:bidi="th-TH"/>
        </w:rPr>
      </w:pPr>
      <w:r w:rsidRPr="005F3159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  <w:t xml:space="preserve">**  </w:t>
      </w:r>
      <w:r w:rsidR="005F3159">
        <w:rPr>
          <w:rFonts w:asciiTheme="minorBidi" w:hAnsiTheme="minorBidi" w:cs="Cordia New" w:hint="cs"/>
          <w:noProof/>
          <w:sz w:val="26"/>
          <w:szCs w:val="26"/>
          <w:cs/>
          <w:lang w:bidi="th-TH"/>
        </w:rPr>
        <w:tab/>
      </w:r>
      <w:r w:rsidR="00BF4FD1" w:rsidRPr="005F3159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ระยะเวลาไม่รวมเวลาที่รอผู้ยื่นคำขอมารับใบอนุญาต</w:t>
      </w:r>
    </w:p>
    <w:sectPr w:rsidR="00156FEC" w:rsidRPr="005F3159" w:rsidSect="002F2EEE">
      <w:headerReference w:type="default" r:id="rId13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74" w:rsidRDefault="00910A74" w:rsidP="00C81DB8">
      <w:pPr>
        <w:spacing w:after="0" w:line="240" w:lineRule="auto"/>
      </w:pPr>
      <w:r>
        <w:separator/>
      </w:r>
    </w:p>
  </w:endnote>
  <w:endnote w:type="continuationSeparator" w:id="0">
    <w:p w:rsidR="00910A74" w:rsidRDefault="00910A7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74" w:rsidRDefault="00910A74" w:rsidP="00C81DB8">
      <w:pPr>
        <w:spacing w:after="0" w:line="240" w:lineRule="auto"/>
      </w:pPr>
      <w:r>
        <w:separator/>
      </w:r>
    </w:p>
  </w:footnote>
  <w:footnote w:type="continuationSeparator" w:id="0">
    <w:p w:rsidR="00910A74" w:rsidRDefault="00910A7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E21AC1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B7C25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B7C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0F3B"/>
    <w:rsid w:val="00067A20"/>
    <w:rsid w:val="000700B1"/>
    <w:rsid w:val="00075E4A"/>
    <w:rsid w:val="00090552"/>
    <w:rsid w:val="0009201B"/>
    <w:rsid w:val="00094F82"/>
    <w:rsid w:val="000A281C"/>
    <w:rsid w:val="000C2AAC"/>
    <w:rsid w:val="000C466B"/>
    <w:rsid w:val="000D5D23"/>
    <w:rsid w:val="000E0963"/>
    <w:rsid w:val="000F1309"/>
    <w:rsid w:val="000F5222"/>
    <w:rsid w:val="00110F0C"/>
    <w:rsid w:val="00122503"/>
    <w:rsid w:val="00132E1B"/>
    <w:rsid w:val="00156FEC"/>
    <w:rsid w:val="00164004"/>
    <w:rsid w:val="0017533B"/>
    <w:rsid w:val="0018441F"/>
    <w:rsid w:val="0019582A"/>
    <w:rsid w:val="001B1C8D"/>
    <w:rsid w:val="001C0B01"/>
    <w:rsid w:val="001E05C0"/>
    <w:rsid w:val="001E131D"/>
    <w:rsid w:val="00201E94"/>
    <w:rsid w:val="0020541B"/>
    <w:rsid w:val="00210AAF"/>
    <w:rsid w:val="00216FA4"/>
    <w:rsid w:val="002440E7"/>
    <w:rsid w:val="002543F3"/>
    <w:rsid w:val="00261D40"/>
    <w:rsid w:val="00263F10"/>
    <w:rsid w:val="00290086"/>
    <w:rsid w:val="00291120"/>
    <w:rsid w:val="002B2D62"/>
    <w:rsid w:val="002B3B12"/>
    <w:rsid w:val="002B4D3D"/>
    <w:rsid w:val="002B7C25"/>
    <w:rsid w:val="002C3E03"/>
    <w:rsid w:val="002F2EEE"/>
    <w:rsid w:val="00313D38"/>
    <w:rsid w:val="003240F6"/>
    <w:rsid w:val="00331CBA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3968"/>
    <w:rsid w:val="004C0C85"/>
    <w:rsid w:val="004C3BDE"/>
    <w:rsid w:val="004E30D6"/>
    <w:rsid w:val="004E5749"/>
    <w:rsid w:val="004E651F"/>
    <w:rsid w:val="0050561E"/>
    <w:rsid w:val="005223AF"/>
    <w:rsid w:val="00541A32"/>
    <w:rsid w:val="00544CE7"/>
    <w:rsid w:val="00575FAF"/>
    <w:rsid w:val="00583D11"/>
    <w:rsid w:val="00590B1D"/>
    <w:rsid w:val="00593E8D"/>
    <w:rsid w:val="005B439C"/>
    <w:rsid w:val="005C415B"/>
    <w:rsid w:val="005C6B68"/>
    <w:rsid w:val="005F3159"/>
    <w:rsid w:val="00600A25"/>
    <w:rsid w:val="006437C0"/>
    <w:rsid w:val="0064558D"/>
    <w:rsid w:val="0065175D"/>
    <w:rsid w:val="00686AAA"/>
    <w:rsid w:val="006974B7"/>
    <w:rsid w:val="006B37B7"/>
    <w:rsid w:val="006C07C4"/>
    <w:rsid w:val="006C6414"/>
    <w:rsid w:val="006C6C22"/>
    <w:rsid w:val="006E0028"/>
    <w:rsid w:val="00707AED"/>
    <w:rsid w:val="00712638"/>
    <w:rsid w:val="0071283D"/>
    <w:rsid w:val="00760D0B"/>
    <w:rsid w:val="00761FD0"/>
    <w:rsid w:val="00771FD1"/>
    <w:rsid w:val="00781575"/>
    <w:rsid w:val="007851BE"/>
    <w:rsid w:val="00790214"/>
    <w:rsid w:val="00793306"/>
    <w:rsid w:val="007B4547"/>
    <w:rsid w:val="007E1E74"/>
    <w:rsid w:val="00811134"/>
    <w:rsid w:val="0081481B"/>
    <w:rsid w:val="0085230C"/>
    <w:rsid w:val="0086078F"/>
    <w:rsid w:val="00862FC5"/>
    <w:rsid w:val="0087182F"/>
    <w:rsid w:val="0087509D"/>
    <w:rsid w:val="008A3CB7"/>
    <w:rsid w:val="008B3521"/>
    <w:rsid w:val="008C598E"/>
    <w:rsid w:val="008D7B9E"/>
    <w:rsid w:val="008E2900"/>
    <w:rsid w:val="00910A74"/>
    <w:rsid w:val="00914267"/>
    <w:rsid w:val="00914C38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C155F"/>
    <w:rsid w:val="00A05B9B"/>
    <w:rsid w:val="00A10CDA"/>
    <w:rsid w:val="00A13B6C"/>
    <w:rsid w:val="00A313B2"/>
    <w:rsid w:val="00A47E94"/>
    <w:rsid w:val="00AA7734"/>
    <w:rsid w:val="00AC14B6"/>
    <w:rsid w:val="00AC4ACB"/>
    <w:rsid w:val="00AE6A9D"/>
    <w:rsid w:val="00AF38E7"/>
    <w:rsid w:val="00AF4A06"/>
    <w:rsid w:val="00B23DA2"/>
    <w:rsid w:val="00B509FC"/>
    <w:rsid w:val="00B95782"/>
    <w:rsid w:val="00BC5DA7"/>
    <w:rsid w:val="00BF4FD1"/>
    <w:rsid w:val="00BF6CA4"/>
    <w:rsid w:val="00C1539D"/>
    <w:rsid w:val="00C21238"/>
    <w:rsid w:val="00C26ED0"/>
    <w:rsid w:val="00C3045F"/>
    <w:rsid w:val="00C61B6E"/>
    <w:rsid w:val="00C77AEA"/>
    <w:rsid w:val="00C81DB8"/>
    <w:rsid w:val="00CA51BD"/>
    <w:rsid w:val="00CB006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270C"/>
    <w:rsid w:val="00E00F3F"/>
    <w:rsid w:val="00E01AA0"/>
    <w:rsid w:val="00E06DC1"/>
    <w:rsid w:val="00E15BF6"/>
    <w:rsid w:val="00E2065C"/>
    <w:rsid w:val="00E21AC1"/>
    <w:rsid w:val="00E279FB"/>
    <w:rsid w:val="00E33AD5"/>
    <w:rsid w:val="00E425BD"/>
    <w:rsid w:val="00E56012"/>
    <w:rsid w:val="00E668EE"/>
    <w:rsid w:val="00E85FB7"/>
    <w:rsid w:val="00E90756"/>
    <w:rsid w:val="00E97AE3"/>
    <w:rsid w:val="00EA6950"/>
    <w:rsid w:val="00EB4BBC"/>
    <w:rsid w:val="00EB5853"/>
    <w:rsid w:val="00EC08A9"/>
    <w:rsid w:val="00ED2D8C"/>
    <w:rsid w:val="00ED4126"/>
    <w:rsid w:val="00EE07DE"/>
    <w:rsid w:val="00EF0DAF"/>
    <w:rsid w:val="00F028A3"/>
    <w:rsid w:val="00F064C0"/>
    <w:rsid w:val="00F5490C"/>
    <w:rsid w:val="00F62F55"/>
    <w:rsid w:val="00F8122B"/>
    <w:rsid w:val="00FD3576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17"/>
        <o:r id="V:Rule4" type="connector" idref="#_x0000_s1119"/>
        <o:r id="V:Rule5" type="connector" idref="#_x0000_s1121"/>
        <o:r id="V:Rule6" type="connector" idref="#_x0000_s1124"/>
        <o:r id="V:Rule7" type="connector" idref="#_x0000_s1126"/>
        <o:r id="V:Rule8" type="connector" idref="#_x0000_s1127"/>
        <o:r id="V:Rule9" type="connector" idref="#_x0000_s1128"/>
        <o:r id="V:Rule10" type="connector" idref="#_x0000_s1118"/>
        <o:r id="V:Rule11" type="connector" idref="#_x0000_s1120"/>
        <o:r id="V:Rule12" type="connector" idref="#_x0000_s112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da.moph.go.th/psiond/download/law/moph/50/MOPH_PCO_50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da.moph.go.th/psiond/download/law/ministrial%20reg/ministerial_reg4_2555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fda.moph.go.th/psiond/download/law/ministrial%20reg/ministerial_reg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provincial/officer54.pdf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91E4C-B74C-4DFD-9F92-16305381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159</TotalTime>
  <Pages>9</Pages>
  <Words>1651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14</cp:revision>
  <cp:lastPrinted>2015-07-02T11:57:00Z</cp:lastPrinted>
  <dcterms:created xsi:type="dcterms:W3CDTF">2015-06-19T07:06:00Z</dcterms:created>
  <dcterms:modified xsi:type="dcterms:W3CDTF">2015-07-10T04:31:00Z</dcterms:modified>
</cp:coreProperties>
</file>